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4E9EF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WESTWODE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35F391C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Draper.</w:t>
      </w:r>
    </w:p>
    <w:p w14:paraId="071EC55C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61A43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A4CE4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7954846A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Outwell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clerk(q.v.),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Gloucote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touching a debt of 10 marks.</w:t>
      </w:r>
    </w:p>
    <w:p w14:paraId="3A68E28D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p.3)</w:t>
      </w:r>
    </w:p>
    <w:p w14:paraId="64C8016E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BBA5E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98715" w14:textId="77777777" w:rsidR="006C0342" w:rsidRDefault="006C0342" w:rsidP="006C03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01D4A6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0168" w14:textId="77777777" w:rsidR="006C0342" w:rsidRDefault="006C0342" w:rsidP="009139A6">
      <w:r>
        <w:separator/>
      </w:r>
    </w:p>
  </w:endnote>
  <w:endnote w:type="continuationSeparator" w:id="0">
    <w:p w14:paraId="318D3ECB" w14:textId="77777777" w:rsidR="006C0342" w:rsidRDefault="006C03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B2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2A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9B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92483" w14:textId="77777777" w:rsidR="006C0342" w:rsidRDefault="006C0342" w:rsidP="009139A6">
      <w:r>
        <w:separator/>
      </w:r>
    </w:p>
  </w:footnote>
  <w:footnote w:type="continuationSeparator" w:id="0">
    <w:p w14:paraId="70B6BA17" w14:textId="77777777" w:rsidR="006C0342" w:rsidRDefault="006C03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54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D4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F6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342"/>
    <w:rsid w:val="000666E0"/>
    <w:rsid w:val="002510B7"/>
    <w:rsid w:val="005C130B"/>
    <w:rsid w:val="006C034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49CAB"/>
  <w15:chartTrackingRefBased/>
  <w15:docId w15:val="{422D5D36-40F4-4649-BE0A-DE160217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2021-06-08T20:17:00Z</dcterms:created>
  <dcterms:modified xsi:type="dcterms:W3CDTF">2021-06-08T20:17:00Z</dcterms:modified>
</cp:coreProperties>
</file>